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262" w:rsidRPr="00612CED" w:rsidRDefault="00730262" w:rsidP="0003589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Приложение  3</w:t>
      </w:r>
      <w:r w:rsidRPr="00612CED">
        <w:rPr>
          <w:sz w:val="28"/>
          <w:szCs w:val="28"/>
        </w:rPr>
        <w:t xml:space="preserve"> </w:t>
      </w:r>
    </w:p>
    <w:p w:rsidR="00730262" w:rsidRPr="00612CED" w:rsidRDefault="00730262" w:rsidP="00035895">
      <w:pPr>
        <w:rPr>
          <w:sz w:val="28"/>
          <w:szCs w:val="28"/>
        </w:rPr>
      </w:pPr>
      <w:r w:rsidRPr="00612CED">
        <w:rPr>
          <w:sz w:val="28"/>
          <w:szCs w:val="28"/>
        </w:rPr>
        <w:t xml:space="preserve">                                                                  </w:t>
      </w:r>
      <w:r w:rsidRPr="00612CED">
        <w:rPr>
          <w:sz w:val="28"/>
          <w:szCs w:val="28"/>
        </w:rPr>
        <w:tab/>
        <w:t xml:space="preserve">к решению Совета Маякского </w:t>
      </w:r>
    </w:p>
    <w:p w:rsidR="00730262" w:rsidRPr="00612CED" w:rsidRDefault="00730262" w:rsidP="00035895">
      <w:pPr>
        <w:ind w:left="4956"/>
        <w:rPr>
          <w:sz w:val="28"/>
          <w:szCs w:val="28"/>
        </w:rPr>
      </w:pPr>
      <w:r w:rsidRPr="00612CED">
        <w:rPr>
          <w:sz w:val="28"/>
          <w:szCs w:val="28"/>
        </w:rPr>
        <w:t xml:space="preserve">сельского поселения Отрадненского района                                                                                  </w:t>
      </w:r>
    </w:p>
    <w:p w:rsidR="00730262" w:rsidRPr="00612CED" w:rsidRDefault="00730262" w:rsidP="00035895">
      <w:pPr>
        <w:rPr>
          <w:sz w:val="28"/>
          <w:szCs w:val="28"/>
        </w:rPr>
      </w:pPr>
      <w:r w:rsidRPr="00612CED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                от 30 апреля 2026 года № 76</w:t>
      </w:r>
    </w:p>
    <w:p w:rsidR="00730262" w:rsidRDefault="00730262" w:rsidP="00035895">
      <w:pPr>
        <w:jc w:val="center"/>
        <w:rPr>
          <w:b/>
          <w:bCs/>
          <w:sz w:val="28"/>
          <w:szCs w:val="28"/>
        </w:rPr>
      </w:pPr>
    </w:p>
    <w:p w:rsidR="00730262" w:rsidRDefault="00730262" w:rsidP="00035895">
      <w:pPr>
        <w:jc w:val="center"/>
        <w:rPr>
          <w:b/>
          <w:bCs/>
          <w:sz w:val="28"/>
          <w:szCs w:val="28"/>
        </w:rPr>
      </w:pPr>
    </w:p>
    <w:p w:rsidR="00730262" w:rsidRDefault="00730262" w:rsidP="00035895">
      <w:pPr>
        <w:jc w:val="center"/>
        <w:rPr>
          <w:b/>
          <w:bCs/>
          <w:sz w:val="28"/>
          <w:szCs w:val="28"/>
        </w:rPr>
      </w:pPr>
    </w:p>
    <w:p w:rsidR="00730262" w:rsidRDefault="00730262" w:rsidP="006217B0">
      <w:pPr>
        <w:spacing w:line="276" w:lineRule="auto"/>
        <w:jc w:val="center"/>
        <w:rPr>
          <w:b/>
          <w:sz w:val="28"/>
          <w:szCs w:val="28"/>
        </w:rPr>
      </w:pPr>
      <w:r w:rsidRPr="006217B0">
        <w:rPr>
          <w:b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</w:t>
      </w:r>
      <w:r>
        <w:rPr>
          <w:b/>
          <w:sz w:val="28"/>
          <w:szCs w:val="28"/>
        </w:rPr>
        <w:t>26</w:t>
      </w:r>
      <w:r w:rsidRPr="006217B0">
        <w:rPr>
          <w:b/>
          <w:sz w:val="28"/>
          <w:szCs w:val="28"/>
        </w:rPr>
        <w:t xml:space="preserve"> год</w:t>
      </w:r>
    </w:p>
    <w:p w:rsidR="00730262" w:rsidRPr="006217B0" w:rsidRDefault="00730262" w:rsidP="006217B0">
      <w:pPr>
        <w:spacing w:line="276" w:lineRule="auto"/>
        <w:jc w:val="center"/>
        <w:rPr>
          <w:b/>
          <w:bCs/>
          <w:sz w:val="28"/>
          <w:szCs w:val="28"/>
        </w:rPr>
      </w:pPr>
    </w:p>
    <w:tbl>
      <w:tblPr>
        <w:tblW w:w="509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1"/>
        <w:gridCol w:w="5295"/>
        <w:gridCol w:w="2113"/>
        <w:gridCol w:w="1756"/>
      </w:tblGrid>
      <w:tr w:rsidR="00730262" w:rsidRPr="008D5C15" w:rsidTr="0048585C">
        <w:tc>
          <w:tcPr>
            <w:tcW w:w="303" w:type="pct"/>
            <w:vAlign w:val="center"/>
          </w:tcPr>
          <w:p w:rsidR="00730262" w:rsidRPr="008D5C15" w:rsidRDefault="00730262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№ п/п</w:t>
            </w:r>
          </w:p>
        </w:tc>
        <w:tc>
          <w:tcPr>
            <w:tcW w:w="2714" w:type="pct"/>
            <w:vAlign w:val="center"/>
          </w:tcPr>
          <w:p w:rsidR="00730262" w:rsidRPr="008D5C15" w:rsidRDefault="00730262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083" w:type="pct"/>
            <w:vAlign w:val="center"/>
          </w:tcPr>
          <w:p w:rsidR="00730262" w:rsidRPr="008D5C15" w:rsidRDefault="00730262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900" w:type="pct"/>
            <w:vAlign w:val="center"/>
          </w:tcPr>
          <w:p w:rsidR="00730262" w:rsidRPr="008D5C15" w:rsidRDefault="00730262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Сумма,</w:t>
            </w:r>
          </w:p>
          <w:p w:rsidR="00730262" w:rsidRPr="008D5C15" w:rsidRDefault="00730262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руб.</w:t>
            </w:r>
          </w:p>
        </w:tc>
      </w:tr>
      <w:tr w:rsidR="00730262" w:rsidRPr="008D5C15" w:rsidTr="0048585C">
        <w:tc>
          <w:tcPr>
            <w:tcW w:w="303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14" w:type="pct"/>
          </w:tcPr>
          <w:p w:rsidR="00730262" w:rsidRPr="006E483E" w:rsidRDefault="00730262" w:rsidP="009E7458">
            <w:pPr>
              <w:pStyle w:val="Heading1"/>
              <w:tabs>
                <w:tab w:val="left" w:pos="3680"/>
              </w:tabs>
              <w:jc w:val="left"/>
              <w:rPr>
                <w:bCs w:val="0"/>
              </w:rPr>
            </w:pPr>
            <w:r w:rsidRPr="006E483E">
              <w:rPr>
                <w:bCs w:val="0"/>
              </w:rPr>
              <w:t>Общегосударственные вопросы</w:t>
            </w:r>
          </w:p>
        </w:tc>
        <w:tc>
          <w:tcPr>
            <w:tcW w:w="1083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0100</w:t>
            </w:r>
          </w:p>
        </w:tc>
        <w:tc>
          <w:tcPr>
            <w:tcW w:w="900" w:type="pct"/>
          </w:tcPr>
          <w:p w:rsidR="00730262" w:rsidRPr="008D5C15" w:rsidRDefault="00730262" w:rsidP="00292E8B">
            <w:pPr>
              <w:tabs>
                <w:tab w:val="left" w:pos="3680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4 855 400,0</w:t>
            </w:r>
          </w:p>
        </w:tc>
      </w:tr>
      <w:tr w:rsidR="00730262" w:rsidRPr="008D5C15" w:rsidTr="0048585C">
        <w:tc>
          <w:tcPr>
            <w:tcW w:w="303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Функционирование высшего должностного лица субъекта РФ муниципального образования</w:t>
            </w:r>
          </w:p>
        </w:tc>
        <w:tc>
          <w:tcPr>
            <w:tcW w:w="1083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0102</w:t>
            </w:r>
          </w:p>
        </w:tc>
        <w:tc>
          <w:tcPr>
            <w:tcW w:w="900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923 600,0</w:t>
            </w:r>
          </w:p>
        </w:tc>
      </w:tr>
      <w:tr w:rsidR="00730262" w:rsidRPr="008D5C15" w:rsidTr="0048585C">
        <w:tc>
          <w:tcPr>
            <w:tcW w:w="303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Функционирование Правительства РФ,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3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0104</w:t>
            </w:r>
          </w:p>
        </w:tc>
        <w:tc>
          <w:tcPr>
            <w:tcW w:w="900" w:type="pct"/>
          </w:tcPr>
          <w:p w:rsidR="00730262" w:rsidRPr="008D5C15" w:rsidRDefault="00730262" w:rsidP="00281668">
            <w:pPr>
              <w:tabs>
                <w:tab w:val="left" w:pos="654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3 785 100,0</w:t>
            </w:r>
          </w:p>
        </w:tc>
      </w:tr>
      <w:tr w:rsidR="00730262" w:rsidRPr="008D5C15" w:rsidTr="0048585C">
        <w:tc>
          <w:tcPr>
            <w:tcW w:w="303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3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0106</w:t>
            </w:r>
          </w:p>
        </w:tc>
        <w:tc>
          <w:tcPr>
            <w:tcW w:w="900" w:type="pct"/>
          </w:tcPr>
          <w:p w:rsidR="00730262" w:rsidRPr="008D5C15" w:rsidRDefault="00730262" w:rsidP="009E7458">
            <w:pPr>
              <w:tabs>
                <w:tab w:val="left" w:pos="654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15 000,0</w:t>
            </w:r>
          </w:p>
        </w:tc>
      </w:tr>
      <w:tr w:rsidR="00730262" w:rsidRPr="008D5C15" w:rsidTr="0048585C">
        <w:tc>
          <w:tcPr>
            <w:tcW w:w="303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1083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0111</w:t>
            </w:r>
          </w:p>
        </w:tc>
        <w:tc>
          <w:tcPr>
            <w:tcW w:w="900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730262" w:rsidRPr="008D5C15" w:rsidTr="0048585C">
        <w:tc>
          <w:tcPr>
            <w:tcW w:w="303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083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0113</w:t>
            </w:r>
          </w:p>
        </w:tc>
        <w:tc>
          <w:tcPr>
            <w:tcW w:w="900" w:type="pct"/>
          </w:tcPr>
          <w:p w:rsidR="00730262" w:rsidRPr="008D5C15" w:rsidRDefault="00730262" w:rsidP="008C1FF9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131 200,0</w:t>
            </w:r>
          </w:p>
        </w:tc>
      </w:tr>
      <w:tr w:rsidR="00730262" w:rsidRPr="008D5C15" w:rsidTr="0048585C">
        <w:tc>
          <w:tcPr>
            <w:tcW w:w="303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14" w:type="pct"/>
          </w:tcPr>
          <w:p w:rsidR="00730262" w:rsidRPr="006E483E" w:rsidRDefault="00730262" w:rsidP="009E7458">
            <w:pPr>
              <w:pStyle w:val="Heading1"/>
              <w:tabs>
                <w:tab w:val="left" w:pos="3680"/>
              </w:tabs>
              <w:jc w:val="left"/>
              <w:rPr>
                <w:bCs w:val="0"/>
              </w:rPr>
            </w:pPr>
            <w:r w:rsidRPr="006E483E">
              <w:rPr>
                <w:bCs w:val="0"/>
              </w:rPr>
              <w:t>Национальная оборона</w:t>
            </w:r>
          </w:p>
        </w:tc>
        <w:tc>
          <w:tcPr>
            <w:tcW w:w="1083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0200</w:t>
            </w:r>
          </w:p>
        </w:tc>
        <w:tc>
          <w:tcPr>
            <w:tcW w:w="900" w:type="pct"/>
          </w:tcPr>
          <w:p w:rsidR="00730262" w:rsidRPr="008D5C15" w:rsidRDefault="00730262" w:rsidP="00895582">
            <w:pPr>
              <w:tabs>
                <w:tab w:val="left" w:pos="3680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232 100,0</w:t>
            </w:r>
          </w:p>
        </w:tc>
      </w:tr>
      <w:tr w:rsidR="00730262" w:rsidRPr="008D5C15" w:rsidTr="0048585C">
        <w:tc>
          <w:tcPr>
            <w:tcW w:w="303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1083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0203</w:t>
            </w:r>
          </w:p>
        </w:tc>
        <w:tc>
          <w:tcPr>
            <w:tcW w:w="900" w:type="pct"/>
          </w:tcPr>
          <w:p w:rsidR="00730262" w:rsidRPr="008D5C15" w:rsidRDefault="00730262" w:rsidP="00895582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232 100,0</w:t>
            </w:r>
          </w:p>
        </w:tc>
      </w:tr>
      <w:tr w:rsidR="00730262" w:rsidRPr="008D5C15" w:rsidTr="0048585C">
        <w:tc>
          <w:tcPr>
            <w:tcW w:w="303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14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3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0300</w:t>
            </w:r>
          </w:p>
        </w:tc>
        <w:tc>
          <w:tcPr>
            <w:tcW w:w="900" w:type="pct"/>
          </w:tcPr>
          <w:p w:rsidR="00730262" w:rsidRPr="008D5C15" w:rsidRDefault="00730262" w:rsidP="00171141">
            <w:pPr>
              <w:tabs>
                <w:tab w:val="left" w:pos="3680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15 200,0</w:t>
            </w:r>
          </w:p>
        </w:tc>
      </w:tr>
      <w:tr w:rsidR="00730262" w:rsidRPr="008D5C15" w:rsidTr="0048585C">
        <w:trPr>
          <w:trHeight w:val="693"/>
        </w:trPr>
        <w:tc>
          <w:tcPr>
            <w:tcW w:w="303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730262" w:rsidRPr="008D5C15" w:rsidRDefault="00730262" w:rsidP="006E483E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sz w:val="28"/>
                <w:szCs w:val="28"/>
              </w:rPr>
              <w:t>пожарная безопасность</w:t>
            </w:r>
          </w:p>
        </w:tc>
        <w:tc>
          <w:tcPr>
            <w:tcW w:w="1083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03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11 750,0</w:t>
            </w:r>
          </w:p>
        </w:tc>
      </w:tr>
      <w:tr w:rsidR="00730262" w:rsidRPr="008D5C15" w:rsidTr="0048585C">
        <w:tc>
          <w:tcPr>
            <w:tcW w:w="303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83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0314</w:t>
            </w:r>
          </w:p>
        </w:tc>
        <w:tc>
          <w:tcPr>
            <w:tcW w:w="900" w:type="pct"/>
          </w:tcPr>
          <w:p w:rsidR="00730262" w:rsidRPr="008D5C15" w:rsidRDefault="00730262" w:rsidP="001673E4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3 450,0</w:t>
            </w:r>
          </w:p>
        </w:tc>
      </w:tr>
      <w:tr w:rsidR="00730262" w:rsidRPr="008D5C15" w:rsidTr="0048585C">
        <w:tc>
          <w:tcPr>
            <w:tcW w:w="303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14" w:type="pct"/>
          </w:tcPr>
          <w:p w:rsidR="00730262" w:rsidRPr="006E483E" w:rsidRDefault="00730262" w:rsidP="009E7458">
            <w:pPr>
              <w:pStyle w:val="Heading1"/>
              <w:tabs>
                <w:tab w:val="left" w:pos="3680"/>
              </w:tabs>
              <w:jc w:val="left"/>
              <w:rPr>
                <w:bCs w:val="0"/>
              </w:rPr>
            </w:pPr>
            <w:r w:rsidRPr="006E483E">
              <w:rPr>
                <w:bCs w:val="0"/>
              </w:rPr>
              <w:t>Национальная экономика</w:t>
            </w:r>
          </w:p>
        </w:tc>
        <w:tc>
          <w:tcPr>
            <w:tcW w:w="1083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0400</w:t>
            </w:r>
          </w:p>
        </w:tc>
        <w:tc>
          <w:tcPr>
            <w:tcW w:w="900" w:type="pct"/>
          </w:tcPr>
          <w:p w:rsidR="00730262" w:rsidRPr="008D5C15" w:rsidRDefault="00730262" w:rsidP="00DE2ECF">
            <w:pPr>
              <w:tabs>
                <w:tab w:val="left" w:pos="3680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2 058 800,0</w:t>
            </w:r>
          </w:p>
        </w:tc>
      </w:tr>
      <w:tr w:rsidR="00730262" w:rsidRPr="008D5C15" w:rsidTr="0048585C">
        <w:tc>
          <w:tcPr>
            <w:tcW w:w="303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14" w:type="pct"/>
          </w:tcPr>
          <w:p w:rsidR="00730262" w:rsidRPr="006E483E" w:rsidRDefault="00730262" w:rsidP="009E7458">
            <w:pPr>
              <w:pStyle w:val="Heading1"/>
              <w:tabs>
                <w:tab w:val="left" w:pos="3680"/>
              </w:tabs>
              <w:jc w:val="left"/>
              <w:rPr>
                <w:b w:val="0"/>
              </w:rPr>
            </w:pPr>
            <w:r w:rsidRPr="006E483E">
              <w:rPr>
                <w:b w:val="0"/>
              </w:rPr>
              <w:t>Сельское хозяйство и рыболовство</w:t>
            </w:r>
          </w:p>
        </w:tc>
        <w:tc>
          <w:tcPr>
            <w:tcW w:w="1083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0405</w:t>
            </w:r>
          </w:p>
        </w:tc>
        <w:tc>
          <w:tcPr>
            <w:tcW w:w="900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500,0</w:t>
            </w:r>
          </w:p>
        </w:tc>
      </w:tr>
      <w:tr w:rsidR="00730262" w:rsidRPr="008D5C15" w:rsidTr="0048585C">
        <w:tc>
          <w:tcPr>
            <w:tcW w:w="303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Водное  хозяйство</w:t>
            </w:r>
          </w:p>
        </w:tc>
        <w:tc>
          <w:tcPr>
            <w:tcW w:w="1083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0406</w:t>
            </w:r>
          </w:p>
        </w:tc>
        <w:tc>
          <w:tcPr>
            <w:tcW w:w="900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8D5C15">
              <w:rPr>
                <w:sz w:val="28"/>
                <w:szCs w:val="28"/>
              </w:rPr>
              <w:t>00,0</w:t>
            </w:r>
          </w:p>
        </w:tc>
      </w:tr>
      <w:tr w:rsidR="00730262" w:rsidRPr="008D5C15" w:rsidTr="0048585C">
        <w:tc>
          <w:tcPr>
            <w:tcW w:w="303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</w:t>
            </w:r>
          </w:p>
        </w:tc>
        <w:tc>
          <w:tcPr>
            <w:tcW w:w="1083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0408</w:t>
            </w:r>
          </w:p>
        </w:tc>
        <w:tc>
          <w:tcPr>
            <w:tcW w:w="900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730262" w:rsidRPr="008D5C15" w:rsidTr="0048585C">
        <w:trPr>
          <w:trHeight w:val="420"/>
        </w:trPr>
        <w:tc>
          <w:tcPr>
            <w:tcW w:w="303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083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0409</w:t>
            </w:r>
          </w:p>
        </w:tc>
        <w:tc>
          <w:tcPr>
            <w:tcW w:w="900" w:type="pct"/>
          </w:tcPr>
          <w:p w:rsidR="00730262" w:rsidRPr="008D5C15" w:rsidRDefault="00730262" w:rsidP="00895582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2 056 800,0</w:t>
            </w:r>
          </w:p>
        </w:tc>
      </w:tr>
      <w:tr w:rsidR="00730262" w:rsidRPr="008D5C15" w:rsidTr="0048585C">
        <w:trPr>
          <w:trHeight w:val="216"/>
        </w:trPr>
        <w:tc>
          <w:tcPr>
            <w:tcW w:w="303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 экономики</w:t>
            </w:r>
          </w:p>
        </w:tc>
        <w:tc>
          <w:tcPr>
            <w:tcW w:w="1083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0412</w:t>
            </w:r>
          </w:p>
        </w:tc>
        <w:tc>
          <w:tcPr>
            <w:tcW w:w="900" w:type="pct"/>
          </w:tcPr>
          <w:p w:rsidR="00730262" w:rsidRDefault="00730262" w:rsidP="00895582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730262" w:rsidRPr="008D5C15" w:rsidTr="0048585C">
        <w:tc>
          <w:tcPr>
            <w:tcW w:w="303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14" w:type="pct"/>
          </w:tcPr>
          <w:p w:rsidR="00730262" w:rsidRPr="008D5C15" w:rsidRDefault="00730262" w:rsidP="00DD6663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083" w:type="pct"/>
          </w:tcPr>
          <w:p w:rsidR="00730262" w:rsidRPr="008D5C15" w:rsidRDefault="00730262" w:rsidP="00DD6663">
            <w:pPr>
              <w:tabs>
                <w:tab w:val="left" w:pos="36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0500</w:t>
            </w:r>
          </w:p>
        </w:tc>
        <w:tc>
          <w:tcPr>
            <w:tcW w:w="900" w:type="pct"/>
          </w:tcPr>
          <w:p w:rsidR="00730262" w:rsidRPr="008D5C15" w:rsidRDefault="00730262" w:rsidP="002A7954">
            <w:pPr>
              <w:tabs>
                <w:tab w:val="left" w:pos="3680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226 550,0</w:t>
            </w:r>
          </w:p>
        </w:tc>
      </w:tr>
      <w:tr w:rsidR="00730262" w:rsidRPr="008D5C15" w:rsidTr="0048585C">
        <w:tc>
          <w:tcPr>
            <w:tcW w:w="303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730262" w:rsidRPr="008D5C15" w:rsidRDefault="00730262" w:rsidP="00DD6663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 xml:space="preserve">Коммунальное хозяйство </w:t>
            </w:r>
          </w:p>
        </w:tc>
        <w:tc>
          <w:tcPr>
            <w:tcW w:w="1083" w:type="pct"/>
          </w:tcPr>
          <w:p w:rsidR="00730262" w:rsidRPr="008D5C15" w:rsidRDefault="00730262" w:rsidP="00DD6663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0502</w:t>
            </w:r>
          </w:p>
        </w:tc>
        <w:tc>
          <w:tcPr>
            <w:tcW w:w="900" w:type="pct"/>
          </w:tcPr>
          <w:p w:rsidR="00730262" w:rsidRPr="008D5C15" w:rsidRDefault="00730262" w:rsidP="002A7954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1 000,0</w:t>
            </w:r>
          </w:p>
        </w:tc>
      </w:tr>
      <w:tr w:rsidR="00730262" w:rsidRPr="008D5C15" w:rsidTr="0048585C">
        <w:tc>
          <w:tcPr>
            <w:tcW w:w="303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730262" w:rsidRPr="008D5C15" w:rsidRDefault="00730262" w:rsidP="00DD6663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1083" w:type="pct"/>
          </w:tcPr>
          <w:p w:rsidR="00730262" w:rsidRPr="008D5C15" w:rsidRDefault="00730262" w:rsidP="00DD6663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0503</w:t>
            </w:r>
          </w:p>
        </w:tc>
        <w:tc>
          <w:tcPr>
            <w:tcW w:w="900" w:type="pct"/>
          </w:tcPr>
          <w:p w:rsidR="00730262" w:rsidRPr="008D5C15" w:rsidRDefault="00730262" w:rsidP="002A7954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224 300,0</w:t>
            </w:r>
          </w:p>
        </w:tc>
      </w:tr>
      <w:tr w:rsidR="00730262" w:rsidRPr="008D5C15" w:rsidTr="00281668">
        <w:trPr>
          <w:trHeight w:val="480"/>
        </w:trPr>
        <w:tc>
          <w:tcPr>
            <w:tcW w:w="303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730262" w:rsidRPr="008D5C15" w:rsidRDefault="00730262" w:rsidP="00DD6663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E66FA9">
              <w:rPr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1083" w:type="pct"/>
          </w:tcPr>
          <w:p w:rsidR="00730262" w:rsidRPr="008D5C15" w:rsidRDefault="00730262" w:rsidP="00DD6663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050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900" w:type="pct"/>
          </w:tcPr>
          <w:p w:rsidR="00730262" w:rsidRPr="008D5C15" w:rsidRDefault="00730262" w:rsidP="002A7954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1 250,0</w:t>
            </w:r>
          </w:p>
        </w:tc>
      </w:tr>
      <w:tr w:rsidR="00730262" w:rsidRPr="008D5C15" w:rsidTr="00281668">
        <w:trPr>
          <w:trHeight w:val="348"/>
        </w:trPr>
        <w:tc>
          <w:tcPr>
            <w:tcW w:w="303" w:type="pct"/>
          </w:tcPr>
          <w:p w:rsidR="00730262" w:rsidRPr="00281668" w:rsidRDefault="00730262" w:rsidP="009E7458">
            <w:pPr>
              <w:tabs>
                <w:tab w:val="left" w:pos="368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714" w:type="pct"/>
          </w:tcPr>
          <w:p w:rsidR="00730262" w:rsidRPr="00281668" w:rsidRDefault="00730262" w:rsidP="00DD6663">
            <w:pPr>
              <w:tabs>
                <w:tab w:val="left" w:pos="368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Охрана окружающей среды</w:t>
            </w:r>
          </w:p>
        </w:tc>
        <w:tc>
          <w:tcPr>
            <w:tcW w:w="1083" w:type="pct"/>
          </w:tcPr>
          <w:p w:rsidR="00730262" w:rsidRPr="00281668" w:rsidRDefault="00730262" w:rsidP="00DD6663">
            <w:pPr>
              <w:tabs>
                <w:tab w:val="left" w:pos="3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0600</w:t>
            </w:r>
          </w:p>
        </w:tc>
        <w:tc>
          <w:tcPr>
            <w:tcW w:w="900" w:type="pct"/>
          </w:tcPr>
          <w:p w:rsidR="00730262" w:rsidRPr="00281668" w:rsidRDefault="00730262" w:rsidP="003E4268">
            <w:pPr>
              <w:tabs>
                <w:tab w:val="left" w:pos="3680"/>
              </w:tabs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500,0</w:t>
            </w:r>
          </w:p>
        </w:tc>
      </w:tr>
      <w:tr w:rsidR="00730262" w:rsidRPr="008D5C15" w:rsidTr="0048585C">
        <w:trPr>
          <w:trHeight w:val="456"/>
        </w:trPr>
        <w:tc>
          <w:tcPr>
            <w:tcW w:w="303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730262" w:rsidRDefault="00730262" w:rsidP="00DD6663">
            <w:pPr>
              <w:tabs>
                <w:tab w:val="left" w:pos="36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1083" w:type="pct"/>
          </w:tcPr>
          <w:p w:rsidR="00730262" w:rsidRPr="008D5C15" w:rsidRDefault="00730262" w:rsidP="00DD6663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0605</w:t>
            </w:r>
          </w:p>
        </w:tc>
        <w:tc>
          <w:tcPr>
            <w:tcW w:w="900" w:type="pct"/>
          </w:tcPr>
          <w:p w:rsidR="00730262" w:rsidRDefault="00730262" w:rsidP="003E4268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730262" w:rsidRPr="008D5C15" w:rsidTr="0048585C">
        <w:tc>
          <w:tcPr>
            <w:tcW w:w="303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14" w:type="pct"/>
          </w:tcPr>
          <w:p w:rsidR="00730262" w:rsidRPr="009819AC" w:rsidRDefault="00730262" w:rsidP="009E7458">
            <w:pPr>
              <w:pStyle w:val="Heading1"/>
              <w:tabs>
                <w:tab w:val="left" w:pos="3680"/>
              </w:tabs>
              <w:jc w:val="left"/>
              <w:rPr>
                <w:bCs w:val="0"/>
              </w:rPr>
            </w:pPr>
            <w:r w:rsidRPr="009819AC">
              <w:rPr>
                <w:bCs w:val="0"/>
              </w:rPr>
              <w:t>Образование</w:t>
            </w:r>
          </w:p>
        </w:tc>
        <w:tc>
          <w:tcPr>
            <w:tcW w:w="1083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0700</w:t>
            </w:r>
          </w:p>
        </w:tc>
        <w:tc>
          <w:tcPr>
            <w:tcW w:w="900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236 800,0</w:t>
            </w:r>
          </w:p>
        </w:tc>
      </w:tr>
      <w:tr w:rsidR="00730262" w:rsidRPr="008D5C15" w:rsidTr="0048585C">
        <w:tc>
          <w:tcPr>
            <w:tcW w:w="303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1083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0707</w:t>
            </w:r>
          </w:p>
        </w:tc>
        <w:tc>
          <w:tcPr>
            <w:tcW w:w="900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236 800,0</w:t>
            </w:r>
          </w:p>
        </w:tc>
      </w:tr>
      <w:tr w:rsidR="00730262" w:rsidRPr="008D5C15" w:rsidTr="0048585C">
        <w:tc>
          <w:tcPr>
            <w:tcW w:w="303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14" w:type="pct"/>
          </w:tcPr>
          <w:p w:rsidR="00730262" w:rsidRPr="009819AC" w:rsidRDefault="00730262" w:rsidP="009E7458">
            <w:pPr>
              <w:pStyle w:val="Heading1"/>
              <w:tabs>
                <w:tab w:val="left" w:pos="3680"/>
              </w:tabs>
              <w:jc w:val="left"/>
              <w:rPr>
                <w:bCs w:val="0"/>
              </w:rPr>
            </w:pPr>
            <w:r w:rsidRPr="009819AC">
              <w:rPr>
                <w:bCs w:val="0"/>
              </w:rPr>
              <w:t>Культура, кинематография</w:t>
            </w:r>
          </w:p>
        </w:tc>
        <w:tc>
          <w:tcPr>
            <w:tcW w:w="1083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0800</w:t>
            </w:r>
          </w:p>
        </w:tc>
        <w:tc>
          <w:tcPr>
            <w:tcW w:w="900" w:type="pct"/>
          </w:tcPr>
          <w:p w:rsidR="00730262" w:rsidRPr="008D5C15" w:rsidRDefault="00730262" w:rsidP="00895582">
            <w:pPr>
              <w:tabs>
                <w:tab w:val="left" w:pos="3680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4 548 600,0</w:t>
            </w:r>
          </w:p>
        </w:tc>
      </w:tr>
      <w:tr w:rsidR="00730262" w:rsidRPr="008D5C15" w:rsidTr="0048585C">
        <w:tc>
          <w:tcPr>
            <w:tcW w:w="303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730262" w:rsidRPr="009819AC" w:rsidRDefault="00730262" w:rsidP="009E7458">
            <w:pPr>
              <w:pStyle w:val="Heading1"/>
              <w:tabs>
                <w:tab w:val="left" w:pos="3680"/>
              </w:tabs>
              <w:jc w:val="left"/>
              <w:rPr>
                <w:b w:val="0"/>
                <w:bCs w:val="0"/>
              </w:rPr>
            </w:pPr>
            <w:r w:rsidRPr="009819AC">
              <w:rPr>
                <w:b w:val="0"/>
              </w:rPr>
              <w:t>Культура</w:t>
            </w:r>
          </w:p>
        </w:tc>
        <w:tc>
          <w:tcPr>
            <w:tcW w:w="1083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0801</w:t>
            </w:r>
          </w:p>
        </w:tc>
        <w:tc>
          <w:tcPr>
            <w:tcW w:w="900" w:type="pct"/>
          </w:tcPr>
          <w:p w:rsidR="00730262" w:rsidRPr="008D5C15" w:rsidRDefault="00730262" w:rsidP="00895582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4 548 600,0</w:t>
            </w:r>
          </w:p>
        </w:tc>
      </w:tr>
      <w:tr w:rsidR="00730262" w:rsidRPr="008D5C15" w:rsidTr="0048585C">
        <w:tc>
          <w:tcPr>
            <w:tcW w:w="303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14" w:type="pct"/>
          </w:tcPr>
          <w:p w:rsidR="00730262" w:rsidRPr="009819AC" w:rsidRDefault="00730262" w:rsidP="009E7458">
            <w:pPr>
              <w:pStyle w:val="Heading1"/>
              <w:tabs>
                <w:tab w:val="left" w:pos="3680"/>
              </w:tabs>
              <w:jc w:val="left"/>
              <w:rPr>
                <w:bCs w:val="0"/>
              </w:rPr>
            </w:pPr>
            <w:r w:rsidRPr="009819AC">
              <w:rPr>
                <w:bCs w:val="0"/>
              </w:rPr>
              <w:t>Физическая культура и спорт</w:t>
            </w:r>
          </w:p>
        </w:tc>
        <w:tc>
          <w:tcPr>
            <w:tcW w:w="1083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D5C15">
              <w:rPr>
                <w:b/>
                <w:bCs/>
                <w:sz w:val="28"/>
                <w:szCs w:val="28"/>
              </w:rPr>
              <w:t>1100</w:t>
            </w:r>
          </w:p>
        </w:tc>
        <w:tc>
          <w:tcPr>
            <w:tcW w:w="900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236 800,0</w:t>
            </w:r>
          </w:p>
        </w:tc>
      </w:tr>
      <w:tr w:rsidR="00730262" w:rsidRPr="008D5C15" w:rsidTr="000C6045">
        <w:trPr>
          <w:trHeight w:val="420"/>
        </w:trPr>
        <w:tc>
          <w:tcPr>
            <w:tcW w:w="303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730262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 xml:space="preserve">Физическая культура </w:t>
            </w:r>
          </w:p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1083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  <w:r w:rsidRPr="008D5C15">
              <w:rPr>
                <w:sz w:val="28"/>
                <w:szCs w:val="28"/>
              </w:rPr>
              <w:t>1101</w:t>
            </w:r>
          </w:p>
        </w:tc>
        <w:tc>
          <w:tcPr>
            <w:tcW w:w="900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236 800,0</w:t>
            </w:r>
          </w:p>
        </w:tc>
      </w:tr>
      <w:tr w:rsidR="00730262" w:rsidRPr="008D5C15" w:rsidTr="000C6045">
        <w:trPr>
          <w:trHeight w:val="216"/>
        </w:trPr>
        <w:tc>
          <w:tcPr>
            <w:tcW w:w="303" w:type="pct"/>
          </w:tcPr>
          <w:p w:rsidR="00730262" w:rsidRPr="000C6045" w:rsidRDefault="00730262" w:rsidP="009E7458">
            <w:pPr>
              <w:tabs>
                <w:tab w:val="left" w:pos="3680"/>
              </w:tabs>
              <w:rPr>
                <w:b/>
                <w:sz w:val="28"/>
                <w:szCs w:val="28"/>
              </w:rPr>
            </w:pPr>
            <w:r w:rsidRPr="000C6045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714" w:type="pct"/>
          </w:tcPr>
          <w:p w:rsidR="00730262" w:rsidRPr="000C6045" w:rsidRDefault="00730262" w:rsidP="009E7458">
            <w:pPr>
              <w:tabs>
                <w:tab w:val="left" w:pos="368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083" w:type="pct"/>
          </w:tcPr>
          <w:p w:rsidR="00730262" w:rsidRPr="000C6045" w:rsidRDefault="00730262" w:rsidP="009E7458">
            <w:pPr>
              <w:tabs>
                <w:tab w:val="left" w:pos="3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1301</w:t>
            </w:r>
          </w:p>
        </w:tc>
        <w:tc>
          <w:tcPr>
            <w:tcW w:w="900" w:type="pct"/>
          </w:tcPr>
          <w:p w:rsidR="00730262" w:rsidRPr="000C6045" w:rsidRDefault="00730262" w:rsidP="009E7458">
            <w:pPr>
              <w:tabs>
                <w:tab w:val="left" w:pos="3680"/>
              </w:tabs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200,0</w:t>
            </w:r>
          </w:p>
        </w:tc>
      </w:tr>
      <w:tr w:rsidR="00730262" w:rsidRPr="008D5C15" w:rsidTr="0048585C">
        <w:trPr>
          <w:trHeight w:val="216"/>
        </w:trPr>
        <w:tc>
          <w:tcPr>
            <w:tcW w:w="303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730262" w:rsidRPr="000C604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  <w:r w:rsidRPr="000C6045">
              <w:rPr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083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pct"/>
          </w:tcPr>
          <w:p w:rsidR="00730262" w:rsidRDefault="00730262" w:rsidP="009E7458">
            <w:pPr>
              <w:tabs>
                <w:tab w:val="left" w:pos="36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730262" w:rsidRPr="008D5C15" w:rsidTr="0048585C">
        <w:tc>
          <w:tcPr>
            <w:tcW w:w="303" w:type="pct"/>
          </w:tcPr>
          <w:p w:rsidR="00730262" w:rsidRPr="008D5C15" w:rsidRDefault="00730262" w:rsidP="009E7458">
            <w:pPr>
              <w:tabs>
                <w:tab w:val="left" w:pos="3680"/>
              </w:tabs>
              <w:rPr>
                <w:sz w:val="28"/>
                <w:szCs w:val="28"/>
              </w:rPr>
            </w:pPr>
          </w:p>
        </w:tc>
        <w:tc>
          <w:tcPr>
            <w:tcW w:w="2714" w:type="pct"/>
          </w:tcPr>
          <w:p w:rsidR="00730262" w:rsidRPr="008D5C15" w:rsidRDefault="00730262" w:rsidP="009E7458">
            <w:pPr>
              <w:pStyle w:val="Heading1"/>
              <w:tabs>
                <w:tab w:val="left" w:pos="3680"/>
              </w:tabs>
              <w:jc w:val="left"/>
              <w:rPr>
                <w:b w:val="0"/>
                <w:bCs w:val="0"/>
              </w:rPr>
            </w:pPr>
            <w:r w:rsidRPr="008D5C15">
              <w:rPr>
                <w:b w:val="0"/>
                <w:bCs w:val="0"/>
              </w:rPr>
              <w:t>ИТОГО</w:t>
            </w:r>
          </w:p>
        </w:tc>
        <w:tc>
          <w:tcPr>
            <w:tcW w:w="1083" w:type="pct"/>
          </w:tcPr>
          <w:p w:rsidR="00730262" w:rsidRPr="008D5C15" w:rsidRDefault="00730262" w:rsidP="009E7458">
            <w:pPr>
              <w:tabs>
                <w:tab w:val="left" w:pos="36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pct"/>
          </w:tcPr>
          <w:p w:rsidR="00730262" w:rsidRPr="008D5C15" w:rsidRDefault="00730262" w:rsidP="00DE2ECF">
            <w:pPr>
              <w:spacing w:line="360" w:lineRule="auto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11 210 950,0</w:t>
            </w:r>
          </w:p>
        </w:tc>
      </w:tr>
    </w:tbl>
    <w:p w:rsidR="00730262" w:rsidRDefault="00730262"/>
    <w:p w:rsidR="00730262" w:rsidRDefault="00730262"/>
    <w:p w:rsidR="00730262" w:rsidRDefault="00730262"/>
    <w:p w:rsidR="00730262" w:rsidRDefault="00730262"/>
    <w:p w:rsidR="00730262" w:rsidRDefault="00730262"/>
    <w:tbl>
      <w:tblPr>
        <w:tblW w:w="0" w:type="auto"/>
        <w:tblInd w:w="-72" w:type="dxa"/>
        <w:tblLook w:val="00A0"/>
      </w:tblPr>
      <w:tblGrid>
        <w:gridCol w:w="6436"/>
        <w:gridCol w:w="3207"/>
      </w:tblGrid>
      <w:tr w:rsidR="00730262" w:rsidTr="00857AEE">
        <w:tc>
          <w:tcPr>
            <w:tcW w:w="6436" w:type="dxa"/>
            <w:vAlign w:val="bottom"/>
          </w:tcPr>
          <w:p w:rsidR="00730262" w:rsidRDefault="00730262">
            <w:pPr>
              <w:pStyle w:val="a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Глава  Маякского сельского</w:t>
            </w:r>
          </w:p>
          <w:p w:rsidR="00730262" w:rsidRDefault="00730262">
            <w:pPr>
              <w:pStyle w:val="a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 Отрадненского района</w:t>
            </w:r>
          </w:p>
        </w:tc>
        <w:tc>
          <w:tcPr>
            <w:tcW w:w="3207" w:type="dxa"/>
            <w:vAlign w:val="bottom"/>
          </w:tcPr>
          <w:p w:rsidR="00730262" w:rsidRDefault="00730262" w:rsidP="00A37647">
            <w:pPr>
              <w:pStyle w:val="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А.М.Бардаков</w:t>
            </w:r>
          </w:p>
        </w:tc>
      </w:tr>
    </w:tbl>
    <w:p w:rsidR="00730262" w:rsidRDefault="00730262">
      <w:bookmarkStart w:id="0" w:name="_GoBack"/>
      <w:bookmarkEnd w:id="0"/>
    </w:p>
    <w:sectPr w:rsidR="00730262" w:rsidSect="00AC3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895"/>
    <w:rsid w:val="00001195"/>
    <w:rsid w:val="00004B5C"/>
    <w:rsid w:val="000053A7"/>
    <w:rsid w:val="000058C8"/>
    <w:rsid w:val="0000652C"/>
    <w:rsid w:val="00007F21"/>
    <w:rsid w:val="00014569"/>
    <w:rsid w:val="000148B0"/>
    <w:rsid w:val="00024237"/>
    <w:rsid w:val="00025E59"/>
    <w:rsid w:val="00030A1E"/>
    <w:rsid w:val="00032DB8"/>
    <w:rsid w:val="000342D1"/>
    <w:rsid w:val="00035895"/>
    <w:rsid w:val="00035C20"/>
    <w:rsid w:val="000369DC"/>
    <w:rsid w:val="00037175"/>
    <w:rsid w:val="000378FA"/>
    <w:rsid w:val="00040E39"/>
    <w:rsid w:val="00051335"/>
    <w:rsid w:val="000607E6"/>
    <w:rsid w:val="000646BB"/>
    <w:rsid w:val="00070AD4"/>
    <w:rsid w:val="0008041C"/>
    <w:rsid w:val="000837DF"/>
    <w:rsid w:val="000846A1"/>
    <w:rsid w:val="00085DBB"/>
    <w:rsid w:val="00095483"/>
    <w:rsid w:val="000A0E1F"/>
    <w:rsid w:val="000A3E57"/>
    <w:rsid w:val="000A5E56"/>
    <w:rsid w:val="000A6F76"/>
    <w:rsid w:val="000B0F01"/>
    <w:rsid w:val="000B12C6"/>
    <w:rsid w:val="000B19FB"/>
    <w:rsid w:val="000B1C30"/>
    <w:rsid w:val="000B3749"/>
    <w:rsid w:val="000C2813"/>
    <w:rsid w:val="000C30D9"/>
    <w:rsid w:val="000C6045"/>
    <w:rsid w:val="000C7BD7"/>
    <w:rsid w:val="000D0FD1"/>
    <w:rsid w:val="000D14BB"/>
    <w:rsid w:val="000D4B7D"/>
    <w:rsid w:val="000D509A"/>
    <w:rsid w:val="000D7581"/>
    <w:rsid w:val="000D793C"/>
    <w:rsid w:val="000E5036"/>
    <w:rsid w:val="000E6234"/>
    <w:rsid w:val="000F3480"/>
    <w:rsid w:val="000F4338"/>
    <w:rsid w:val="000F4818"/>
    <w:rsid w:val="00100517"/>
    <w:rsid w:val="00101A82"/>
    <w:rsid w:val="00101E27"/>
    <w:rsid w:val="00103163"/>
    <w:rsid w:val="00103C6D"/>
    <w:rsid w:val="00104752"/>
    <w:rsid w:val="0011154F"/>
    <w:rsid w:val="00117761"/>
    <w:rsid w:val="00122DF0"/>
    <w:rsid w:val="001268FF"/>
    <w:rsid w:val="00130B35"/>
    <w:rsid w:val="001310A1"/>
    <w:rsid w:val="001372E1"/>
    <w:rsid w:val="00137DE1"/>
    <w:rsid w:val="001410FB"/>
    <w:rsid w:val="001440AB"/>
    <w:rsid w:val="0015109C"/>
    <w:rsid w:val="00153D40"/>
    <w:rsid w:val="00160E9C"/>
    <w:rsid w:val="001673E4"/>
    <w:rsid w:val="00170094"/>
    <w:rsid w:val="00171141"/>
    <w:rsid w:val="00171D23"/>
    <w:rsid w:val="0017750A"/>
    <w:rsid w:val="0018053C"/>
    <w:rsid w:val="001847BA"/>
    <w:rsid w:val="00187E33"/>
    <w:rsid w:val="0019037F"/>
    <w:rsid w:val="0019174D"/>
    <w:rsid w:val="00192E63"/>
    <w:rsid w:val="00193F5C"/>
    <w:rsid w:val="001943FD"/>
    <w:rsid w:val="00196AD1"/>
    <w:rsid w:val="001A5AD9"/>
    <w:rsid w:val="001B0DBB"/>
    <w:rsid w:val="001B432C"/>
    <w:rsid w:val="001B4C3C"/>
    <w:rsid w:val="001B7601"/>
    <w:rsid w:val="001C02F3"/>
    <w:rsid w:val="001C2B90"/>
    <w:rsid w:val="001D252A"/>
    <w:rsid w:val="001D497F"/>
    <w:rsid w:val="001D78F0"/>
    <w:rsid w:val="001E2134"/>
    <w:rsid w:val="001E33BD"/>
    <w:rsid w:val="001E44DF"/>
    <w:rsid w:val="001E57BE"/>
    <w:rsid w:val="001E59F2"/>
    <w:rsid w:val="001E5F0F"/>
    <w:rsid w:val="001E6402"/>
    <w:rsid w:val="001E7CEF"/>
    <w:rsid w:val="001F43BB"/>
    <w:rsid w:val="001F4FB4"/>
    <w:rsid w:val="001F6C37"/>
    <w:rsid w:val="001F7524"/>
    <w:rsid w:val="00202115"/>
    <w:rsid w:val="0020299D"/>
    <w:rsid w:val="00206A44"/>
    <w:rsid w:val="00206B64"/>
    <w:rsid w:val="00210FB0"/>
    <w:rsid w:val="002131AB"/>
    <w:rsid w:val="00215B3E"/>
    <w:rsid w:val="00226FEC"/>
    <w:rsid w:val="0023343C"/>
    <w:rsid w:val="00235E5F"/>
    <w:rsid w:val="00245E32"/>
    <w:rsid w:val="00247B66"/>
    <w:rsid w:val="00250C39"/>
    <w:rsid w:val="00250D9A"/>
    <w:rsid w:val="002531DC"/>
    <w:rsid w:val="00253D69"/>
    <w:rsid w:val="00254E96"/>
    <w:rsid w:val="0025648D"/>
    <w:rsid w:val="002566EF"/>
    <w:rsid w:val="00257A5D"/>
    <w:rsid w:val="00261262"/>
    <w:rsid w:val="0027091A"/>
    <w:rsid w:val="00271DF2"/>
    <w:rsid w:val="00271F18"/>
    <w:rsid w:val="00272693"/>
    <w:rsid w:val="00277794"/>
    <w:rsid w:val="00281668"/>
    <w:rsid w:val="00291D51"/>
    <w:rsid w:val="0029206D"/>
    <w:rsid w:val="00292E8B"/>
    <w:rsid w:val="00293A79"/>
    <w:rsid w:val="002A0107"/>
    <w:rsid w:val="002A05BF"/>
    <w:rsid w:val="002A22CB"/>
    <w:rsid w:val="002A3601"/>
    <w:rsid w:val="002A446F"/>
    <w:rsid w:val="002A4A1B"/>
    <w:rsid w:val="002A4E1B"/>
    <w:rsid w:val="002A745D"/>
    <w:rsid w:val="002A7954"/>
    <w:rsid w:val="002A79FF"/>
    <w:rsid w:val="002B07FB"/>
    <w:rsid w:val="002B1597"/>
    <w:rsid w:val="002B3A6E"/>
    <w:rsid w:val="002B4658"/>
    <w:rsid w:val="002B5383"/>
    <w:rsid w:val="002C5D65"/>
    <w:rsid w:val="002D2D06"/>
    <w:rsid w:val="002D3C71"/>
    <w:rsid w:val="002D72B9"/>
    <w:rsid w:val="002D7EA5"/>
    <w:rsid w:val="002D7FEB"/>
    <w:rsid w:val="002E0159"/>
    <w:rsid w:val="002E10A0"/>
    <w:rsid w:val="002E63B2"/>
    <w:rsid w:val="002E774E"/>
    <w:rsid w:val="002F0DF4"/>
    <w:rsid w:val="0030337C"/>
    <w:rsid w:val="00304F04"/>
    <w:rsid w:val="0030710E"/>
    <w:rsid w:val="0031165F"/>
    <w:rsid w:val="0031653D"/>
    <w:rsid w:val="0032146B"/>
    <w:rsid w:val="0032285F"/>
    <w:rsid w:val="00324722"/>
    <w:rsid w:val="003266C9"/>
    <w:rsid w:val="003275A4"/>
    <w:rsid w:val="00327EA9"/>
    <w:rsid w:val="00327EEE"/>
    <w:rsid w:val="00330406"/>
    <w:rsid w:val="00330611"/>
    <w:rsid w:val="00333D2D"/>
    <w:rsid w:val="00334ECD"/>
    <w:rsid w:val="00335D8B"/>
    <w:rsid w:val="0034035F"/>
    <w:rsid w:val="00343356"/>
    <w:rsid w:val="00344A84"/>
    <w:rsid w:val="00362F8D"/>
    <w:rsid w:val="00363B51"/>
    <w:rsid w:val="00363B97"/>
    <w:rsid w:val="00365169"/>
    <w:rsid w:val="00372938"/>
    <w:rsid w:val="003761A9"/>
    <w:rsid w:val="0037667E"/>
    <w:rsid w:val="00377993"/>
    <w:rsid w:val="003826C0"/>
    <w:rsid w:val="003832E5"/>
    <w:rsid w:val="00383B2A"/>
    <w:rsid w:val="00383CD6"/>
    <w:rsid w:val="00386409"/>
    <w:rsid w:val="003871EB"/>
    <w:rsid w:val="003918E4"/>
    <w:rsid w:val="00391E67"/>
    <w:rsid w:val="0039245D"/>
    <w:rsid w:val="00392C3F"/>
    <w:rsid w:val="00395F63"/>
    <w:rsid w:val="00396A46"/>
    <w:rsid w:val="003977E1"/>
    <w:rsid w:val="003A17C4"/>
    <w:rsid w:val="003A22EE"/>
    <w:rsid w:val="003A238C"/>
    <w:rsid w:val="003A4A7E"/>
    <w:rsid w:val="003B2C18"/>
    <w:rsid w:val="003B3ECB"/>
    <w:rsid w:val="003B4A9B"/>
    <w:rsid w:val="003B7962"/>
    <w:rsid w:val="003C0DD2"/>
    <w:rsid w:val="003C5566"/>
    <w:rsid w:val="003C6484"/>
    <w:rsid w:val="003C7372"/>
    <w:rsid w:val="003C7719"/>
    <w:rsid w:val="003D02E2"/>
    <w:rsid w:val="003D65C5"/>
    <w:rsid w:val="003D6745"/>
    <w:rsid w:val="003E2205"/>
    <w:rsid w:val="003E4268"/>
    <w:rsid w:val="003E42D9"/>
    <w:rsid w:val="003E6443"/>
    <w:rsid w:val="003F2D7D"/>
    <w:rsid w:val="003F36A8"/>
    <w:rsid w:val="003F3BB9"/>
    <w:rsid w:val="003F487C"/>
    <w:rsid w:val="003F5F6F"/>
    <w:rsid w:val="003F77BE"/>
    <w:rsid w:val="00401C26"/>
    <w:rsid w:val="00402865"/>
    <w:rsid w:val="004157CF"/>
    <w:rsid w:val="004160C9"/>
    <w:rsid w:val="0041707C"/>
    <w:rsid w:val="00421B86"/>
    <w:rsid w:val="004239A2"/>
    <w:rsid w:val="004246C9"/>
    <w:rsid w:val="00426D48"/>
    <w:rsid w:val="00427D1F"/>
    <w:rsid w:val="00431E5A"/>
    <w:rsid w:val="00432133"/>
    <w:rsid w:val="0043351E"/>
    <w:rsid w:val="00437C80"/>
    <w:rsid w:val="00440929"/>
    <w:rsid w:val="004414C5"/>
    <w:rsid w:val="004428AD"/>
    <w:rsid w:val="0044380C"/>
    <w:rsid w:val="004530C5"/>
    <w:rsid w:val="004564CF"/>
    <w:rsid w:val="00470679"/>
    <w:rsid w:val="004724EF"/>
    <w:rsid w:val="004750B5"/>
    <w:rsid w:val="00481698"/>
    <w:rsid w:val="00483B94"/>
    <w:rsid w:val="0048585C"/>
    <w:rsid w:val="00487967"/>
    <w:rsid w:val="004977C7"/>
    <w:rsid w:val="004A070F"/>
    <w:rsid w:val="004A0B8B"/>
    <w:rsid w:val="004A1783"/>
    <w:rsid w:val="004A2018"/>
    <w:rsid w:val="004A315B"/>
    <w:rsid w:val="004B01A9"/>
    <w:rsid w:val="004B0EE4"/>
    <w:rsid w:val="004B367F"/>
    <w:rsid w:val="004B605C"/>
    <w:rsid w:val="004C02EF"/>
    <w:rsid w:val="004C2F7F"/>
    <w:rsid w:val="004C3B7B"/>
    <w:rsid w:val="004C5681"/>
    <w:rsid w:val="004D0089"/>
    <w:rsid w:val="004D00C3"/>
    <w:rsid w:val="004D10CA"/>
    <w:rsid w:val="004D2BC7"/>
    <w:rsid w:val="004E1176"/>
    <w:rsid w:val="004E1994"/>
    <w:rsid w:val="004E3CEA"/>
    <w:rsid w:val="004E461F"/>
    <w:rsid w:val="004E77FD"/>
    <w:rsid w:val="004F06AE"/>
    <w:rsid w:val="004F31A8"/>
    <w:rsid w:val="004F4D93"/>
    <w:rsid w:val="004F726C"/>
    <w:rsid w:val="00501598"/>
    <w:rsid w:val="00502E10"/>
    <w:rsid w:val="00505DF1"/>
    <w:rsid w:val="00506C38"/>
    <w:rsid w:val="00510806"/>
    <w:rsid w:val="00512840"/>
    <w:rsid w:val="00512B85"/>
    <w:rsid w:val="00513743"/>
    <w:rsid w:val="00521705"/>
    <w:rsid w:val="00522B17"/>
    <w:rsid w:val="00524F60"/>
    <w:rsid w:val="0053023A"/>
    <w:rsid w:val="00533A25"/>
    <w:rsid w:val="00533B33"/>
    <w:rsid w:val="00533BFB"/>
    <w:rsid w:val="00536145"/>
    <w:rsid w:val="00536A2A"/>
    <w:rsid w:val="00542C8C"/>
    <w:rsid w:val="0054405C"/>
    <w:rsid w:val="00544475"/>
    <w:rsid w:val="00546D7D"/>
    <w:rsid w:val="00547E6B"/>
    <w:rsid w:val="005517B4"/>
    <w:rsid w:val="00552599"/>
    <w:rsid w:val="005531A7"/>
    <w:rsid w:val="005535B7"/>
    <w:rsid w:val="00554122"/>
    <w:rsid w:val="00554C69"/>
    <w:rsid w:val="00557E97"/>
    <w:rsid w:val="005618C5"/>
    <w:rsid w:val="00561E09"/>
    <w:rsid w:val="00565D56"/>
    <w:rsid w:val="005720D6"/>
    <w:rsid w:val="005726DD"/>
    <w:rsid w:val="00572D78"/>
    <w:rsid w:val="0057343E"/>
    <w:rsid w:val="005749FE"/>
    <w:rsid w:val="005767FA"/>
    <w:rsid w:val="00576B97"/>
    <w:rsid w:val="0057787A"/>
    <w:rsid w:val="005807B9"/>
    <w:rsid w:val="00583D01"/>
    <w:rsid w:val="005846CA"/>
    <w:rsid w:val="00584E1F"/>
    <w:rsid w:val="0059228D"/>
    <w:rsid w:val="005959D7"/>
    <w:rsid w:val="00597814"/>
    <w:rsid w:val="005A1D67"/>
    <w:rsid w:val="005A30BC"/>
    <w:rsid w:val="005A3A56"/>
    <w:rsid w:val="005A6836"/>
    <w:rsid w:val="005B104C"/>
    <w:rsid w:val="005B5850"/>
    <w:rsid w:val="005B5CB6"/>
    <w:rsid w:val="005C0A46"/>
    <w:rsid w:val="005C5D93"/>
    <w:rsid w:val="005C62AD"/>
    <w:rsid w:val="005D0DE7"/>
    <w:rsid w:val="005D16B9"/>
    <w:rsid w:val="005D2330"/>
    <w:rsid w:val="005D25DA"/>
    <w:rsid w:val="005D2D2D"/>
    <w:rsid w:val="005D41E0"/>
    <w:rsid w:val="005D52F9"/>
    <w:rsid w:val="005E09D8"/>
    <w:rsid w:val="005E6E26"/>
    <w:rsid w:val="005E7D6F"/>
    <w:rsid w:val="005F13B5"/>
    <w:rsid w:val="005F2C41"/>
    <w:rsid w:val="005F3B4F"/>
    <w:rsid w:val="006032D4"/>
    <w:rsid w:val="00610E7C"/>
    <w:rsid w:val="00611101"/>
    <w:rsid w:val="00611B1D"/>
    <w:rsid w:val="00611BC2"/>
    <w:rsid w:val="00612CED"/>
    <w:rsid w:val="006217B0"/>
    <w:rsid w:val="00630A28"/>
    <w:rsid w:val="00632957"/>
    <w:rsid w:val="00632E71"/>
    <w:rsid w:val="0063419E"/>
    <w:rsid w:val="006366FB"/>
    <w:rsid w:val="00637613"/>
    <w:rsid w:val="006454B2"/>
    <w:rsid w:val="00646DB3"/>
    <w:rsid w:val="006511A7"/>
    <w:rsid w:val="006523F4"/>
    <w:rsid w:val="00655DDB"/>
    <w:rsid w:val="00656250"/>
    <w:rsid w:val="00656E18"/>
    <w:rsid w:val="00657ACE"/>
    <w:rsid w:val="006600A4"/>
    <w:rsid w:val="00663DD0"/>
    <w:rsid w:val="00666433"/>
    <w:rsid w:val="006712C1"/>
    <w:rsid w:val="00673C2D"/>
    <w:rsid w:val="00677C6C"/>
    <w:rsid w:val="00677FEF"/>
    <w:rsid w:val="00682438"/>
    <w:rsid w:val="00684F42"/>
    <w:rsid w:val="006905B5"/>
    <w:rsid w:val="0069200C"/>
    <w:rsid w:val="006977CA"/>
    <w:rsid w:val="006A5614"/>
    <w:rsid w:val="006A67E3"/>
    <w:rsid w:val="006B3120"/>
    <w:rsid w:val="006B59DD"/>
    <w:rsid w:val="006B7658"/>
    <w:rsid w:val="006C0A61"/>
    <w:rsid w:val="006C1158"/>
    <w:rsid w:val="006C12FD"/>
    <w:rsid w:val="006C264E"/>
    <w:rsid w:val="006C2EA4"/>
    <w:rsid w:val="006C42EF"/>
    <w:rsid w:val="006C5956"/>
    <w:rsid w:val="006C7A23"/>
    <w:rsid w:val="006D0FE0"/>
    <w:rsid w:val="006D20CB"/>
    <w:rsid w:val="006D23E0"/>
    <w:rsid w:val="006D35B0"/>
    <w:rsid w:val="006D5EC4"/>
    <w:rsid w:val="006D7ADD"/>
    <w:rsid w:val="006E083E"/>
    <w:rsid w:val="006E483E"/>
    <w:rsid w:val="006E776A"/>
    <w:rsid w:val="006F1D85"/>
    <w:rsid w:val="006F4B6A"/>
    <w:rsid w:val="00704E9B"/>
    <w:rsid w:val="00706DAE"/>
    <w:rsid w:val="00712311"/>
    <w:rsid w:val="0071253C"/>
    <w:rsid w:val="007152F5"/>
    <w:rsid w:val="00716E19"/>
    <w:rsid w:val="007177F9"/>
    <w:rsid w:val="00722E88"/>
    <w:rsid w:val="00725B1C"/>
    <w:rsid w:val="00730262"/>
    <w:rsid w:val="00731C9F"/>
    <w:rsid w:val="00734BA0"/>
    <w:rsid w:val="0073542F"/>
    <w:rsid w:val="00735CDD"/>
    <w:rsid w:val="0073690A"/>
    <w:rsid w:val="00742CD5"/>
    <w:rsid w:val="00744205"/>
    <w:rsid w:val="007465FC"/>
    <w:rsid w:val="00751164"/>
    <w:rsid w:val="00752F5A"/>
    <w:rsid w:val="00753577"/>
    <w:rsid w:val="00755241"/>
    <w:rsid w:val="00757F0B"/>
    <w:rsid w:val="0076068F"/>
    <w:rsid w:val="00763B67"/>
    <w:rsid w:val="00766986"/>
    <w:rsid w:val="00767F5A"/>
    <w:rsid w:val="00770FFC"/>
    <w:rsid w:val="00776278"/>
    <w:rsid w:val="00782515"/>
    <w:rsid w:val="00784003"/>
    <w:rsid w:val="007845E4"/>
    <w:rsid w:val="00787FDE"/>
    <w:rsid w:val="00792BBD"/>
    <w:rsid w:val="00793475"/>
    <w:rsid w:val="00794495"/>
    <w:rsid w:val="007968F7"/>
    <w:rsid w:val="007A5B54"/>
    <w:rsid w:val="007A6751"/>
    <w:rsid w:val="007B0D19"/>
    <w:rsid w:val="007B32CE"/>
    <w:rsid w:val="007B4E70"/>
    <w:rsid w:val="007B5948"/>
    <w:rsid w:val="007C0E2C"/>
    <w:rsid w:val="007C2335"/>
    <w:rsid w:val="007C2BFA"/>
    <w:rsid w:val="007C3F27"/>
    <w:rsid w:val="007C4EE0"/>
    <w:rsid w:val="007D0018"/>
    <w:rsid w:val="007D0FE2"/>
    <w:rsid w:val="007D17EE"/>
    <w:rsid w:val="007D41FB"/>
    <w:rsid w:val="007D540C"/>
    <w:rsid w:val="007D6E48"/>
    <w:rsid w:val="007E32D5"/>
    <w:rsid w:val="007E7927"/>
    <w:rsid w:val="007F6DF1"/>
    <w:rsid w:val="007F7E2C"/>
    <w:rsid w:val="008017B6"/>
    <w:rsid w:val="008026F3"/>
    <w:rsid w:val="0080391F"/>
    <w:rsid w:val="00803AC7"/>
    <w:rsid w:val="00804C92"/>
    <w:rsid w:val="00805EB9"/>
    <w:rsid w:val="00806DB5"/>
    <w:rsid w:val="00812576"/>
    <w:rsid w:val="00813AC1"/>
    <w:rsid w:val="0081623F"/>
    <w:rsid w:val="00816D41"/>
    <w:rsid w:val="00820E7D"/>
    <w:rsid w:val="00821C09"/>
    <w:rsid w:val="008235C7"/>
    <w:rsid w:val="00823C7B"/>
    <w:rsid w:val="00826364"/>
    <w:rsid w:val="00836F4E"/>
    <w:rsid w:val="00841B11"/>
    <w:rsid w:val="00844B0F"/>
    <w:rsid w:val="008504C7"/>
    <w:rsid w:val="008548ED"/>
    <w:rsid w:val="008563C2"/>
    <w:rsid w:val="00857AEE"/>
    <w:rsid w:val="008637E4"/>
    <w:rsid w:val="00865A0E"/>
    <w:rsid w:val="00867566"/>
    <w:rsid w:val="00872067"/>
    <w:rsid w:val="008736EB"/>
    <w:rsid w:val="00874435"/>
    <w:rsid w:val="00882A16"/>
    <w:rsid w:val="00885B43"/>
    <w:rsid w:val="008943D6"/>
    <w:rsid w:val="00894BD6"/>
    <w:rsid w:val="00895582"/>
    <w:rsid w:val="00896EE1"/>
    <w:rsid w:val="00896F48"/>
    <w:rsid w:val="008978FE"/>
    <w:rsid w:val="008A19A6"/>
    <w:rsid w:val="008A1E08"/>
    <w:rsid w:val="008A30DA"/>
    <w:rsid w:val="008A46D5"/>
    <w:rsid w:val="008A66E9"/>
    <w:rsid w:val="008A7EE0"/>
    <w:rsid w:val="008C0782"/>
    <w:rsid w:val="008C15F7"/>
    <w:rsid w:val="008C1FF9"/>
    <w:rsid w:val="008C448C"/>
    <w:rsid w:val="008C5FD7"/>
    <w:rsid w:val="008D4976"/>
    <w:rsid w:val="008D5C15"/>
    <w:rsid w:val="008E1073"/>
    <w:rsid w:val="008E7C56"/>
    <w:rsid w:val="008F14B4"/>
    <w:rsid w:val="008F3E2F"/>
    <w:rsid w:val="008F4698"/>
    <w:rsid w:val="008F5549"/>
    <w:rsid w:val="009037EB"/>
    <w:rsid w:val="00906965"/>
    <w:rsid w:val="009104C2"/>
    <w:rsid w:val="00916FC1"/>
    <w:rsid w:val="00917CAB"/>
    <w:rsid w:val="00920836"/>
    <w:rsid w:val="0092093A"/>
    <w:rsid w:val="009211A8"/>
    <w:rsid w:val="00921A3E"/>
    <w:rsid w:val="00924816"/>
    <w:rsid w:val="00930F43"/>
    <w:rsid w:val="0093360E"/>
    <w:rsid w:val="00933A47"/>
    <w:rsid w:val="00935CED"/>
    <w:rsid w:val="009406C8"/>
    <w:rsid w:val="009508E9"/>
    <w:rsid w:val="00952F5E"/>
    <w:rsid w:val="0096065B"/>
    <w:rsid w:val="009659A7"/>
    <w:rsid w:val="00967269"/>
    <w:rsid w:val="00970F41"/>
    <w:rsid w:val="00973B89"/>
    <w:rsid w:val="00980A60"/>
    <w:rsid w:val="009819AC"/>
    <w:rsid w:val="00983F51"/>
    <w:rsid w:val="009871B5"/>
    <w:rsid w:val="009919F4"/>
    <w:rsid w:val="00991C74"/>
    <w:rsid w:val="00992D89"/>
    <w:rsid w:val="009934C0"/>
    <w:rsid w:val="009971F2"/>
    <w:rsid w:val="009A005E"/>
    <w:rsid w:val="009A162E"/>
    <w:rsid w:val="009A1748"/>
    <w:rsid w:val="009A691B"/>
    <w:rsid w:val="009B03D4"/>
    <w:rsid w:val="009B24D5"/>
    <w:rsid w:val="009B2C2F"/>
    <w:rsid w:val="009B66F3"/>
    <w:rsid w:val="009B754B"/>
    <w:rsid w:val="009C01BB"/>
    <w:rsid w:val="009C6127"/>
    <w:rsid w:val="009C6176"/>
    <w:rsid w:val="009D0E82"/>
    <w:rsid w:val="009D121E"/>
    <w:rsid w:val="009E04D9"/>
    <w:rsid w:val="009E0590"/>
    <w:rsid w:val="009E1483"/>
    <w:rsid w:val="009E2BB3"/>
    <w:rsid w:val="009E7458"/>
    <w:rsid w:val="009E781A"/>
    <w:rsid w:val="009F0287"/>
    <w:rsid w:val="009F41C2"/>
    <w:rsid w:val="009F5E11"/>
    <w:rsid w:val="00A027E0"/>
    <w:rsid w:val="00A125E0"/>
    <w:rsid w:val="00A13428"/>
    <w:rsid w:val="00A21878"/>
    <w:rsid w:val="00A23C04"/>
    <w:rsid w:val="00A27C92"/>
    <w:rsid w:val="00A31E15"/>
    <w:rsid w:val="00A31EAE"/>
    <w:rsid w:val="00A37647"/>
    <w:rsid w:val="00A43CF9"/>
    <w:rsid w:val="00A44348"/>
    <w:rsid w:val="00A4497C"/>
    <w:rsid w:val="00A46E19"/>
    <w:rsid w:val="00A47739"/>
    <w:rsid w:val="00A477C9"/>
    <w:rsid w:val="00A51A8E"/>
    <w:rsid w:val="00A5358D"/>
    <w:rsid w:val="00A60DC9"/>
    <w:rsid w:val="00A62554"/>
    <w:rsid w:val="00A62884"/>
    <w:rsid w:val="00A668ED"/>
    <w:rsid w:val="00A67F07"/>
    <w:rsid w:val="00A73DF1"/>
    <w:rsid w:val="00A76588"/>
    <w:rsid w:val="00A76E80"/>
    <w:rsid w:val="00A81902"/>
    <w:rsid w:val="00A84BA6"/>
    <w:rsid w:val="00A851A6"/>
    <w:rsid w:val="00A85E0E"/>
    <w:rsid w:val="00A85FA2"/>
    <w:rsid w:val="00A8629B"/>
    <w:rsid w:val="00A87E50"/>
    <w:rsid w:val="00A97436"/>
    <w:rsid w:val="00A977FA"/>
    <w:rsid w:val="00AA4617"/>
    <w:rsid w:val="00AA50C6"/>
    <w:rsid w:val="00AA698D"/>
    <w:rsid w:val="00AA69F5"/>
    <w:rsid w:val="00AA6D6D"/>
    <w:rsid w:val="00AB1958"/>
    <w:rsid w:val="00AB5715"/>
    <w:rsid w:val="00AB7846"/>
    <w:rsid w:val="00AC0E5D"/>
    <w:rsid w:val="00AC31C2"/>
    <w:rsid w:val="00AC3386"/>
    <w:rsid w:val="00AC374B"/>
    <w:rsid w:val="00AC4E1B"/>
    <w:rsid w:val="00AD22D4"/>
    <w:rsid w:val="00AD7B62"/>
    <w:rsid w:val="00AE1AA8"/>
    <w:rsid w:val="00AE27FD"/>
    <w:rsid w:val="00AE3D5F"/>
    <w:rsid w:val="00AF1A95"/>
    <w:rsid w:val="00AF4174"/>
    <w:rsid w:val="00AF7C22"/>
    <w:rsid w:val="00B03ED1"/>
    <w:rsid w:val="00B04BA6"/>
    <w:rsid w:val="00B06AEA"/>
    <w:rsid w:val="00B10C3E"/>
    <w:rsid w:val="00B16667"/>
    <w:rsid w:val="00B174AE"/>
    <w:rsid w:val="00B2278D"/>
    <w:rsid w:val="00B22E36"/>
    <w:rsid w:val="00B2353C"/>
    <w:rsid w:val="00B2408F"/>
    <w:rsid w:val="00B26476"/>
    <w:rsid w:val="00B32231"/>
    <w:rsid w:val="00B3285D"/>
    <w:rsid w:val="00B372AC"/>
    <w:rsid w:val="00B37668"/>
    <w:rsid w:val="00B42B51"/>
    <w:rsid w:val="00B45CEF"/>
    <w:rsid w:val="00B46DC0"/>
    <w:rsid w:val="00B47465"/>
    <w:rsid w:val="00B47634"/>
    <w:rsid w:val="00B51DC8"/>
    <w:rsid w:val="00B547DC"/>
    <w:rsid w:val="00B54B16"/>
    <w:rsid w:val="00B57796"/>
    <w:rsid w:val="00B57BA6"/>
    <w:rsid w:val="00B64624"/>
    <w:rsid w:val="00B652C8"/>
    <w:rsid w:val="00B67077"/>
    <w:rsid w:val="00B67652"/>
    <w:rsid w:val="00B70AF6"/>
    <w:rsid w:val="00B72F11"/>
    <w:rsid w:val="00B74BC9"/>
    <w:rsid w:val="00B75491"/>
    <w:rsid w:val="00B76149"/>
    <w:rsid w:val="00B77775"/>
    <w:rsid w:val="00B8318E"/>
    <w:rsid w:val="00B847AB"/>
    <w:rsid w:val="00B84B0C"/>
    <w:rsid w:val="00B84DD1"/>
    <w:rsid w:val="00B860B4"/>
    <w:rsid w:val="00B8716F"/>
    <w:rsid w:val="00B87FB3"/>
    <w:rsid w:val="00B9527A"/>
    <w:rsid w:val="00B9773C"/>
    <w:rsid w:val="00BA3708"/>
    <w:rsid w:val="00BB2B18"/>
    <w:rsid w:val="00BB52F2"/>
    <w:rsid w:val="00BB5622"/>
    <w:rsid w:val="00BB5A92"/>
    <w:rsid w:val="00BB7235"/>
    <w:rsid w:val="00BB7985"/>
    <w:rsid w:val="00BB7E16"/>
    <w:rsid w:val="00BC5766"/>
    <w:rsid w:val="00BC6906"/>
    <w:rsid w:val="00BC6C83"/>
    <w:rsid w:val="00BC7C78"/>
    <w:rsid w:val="00BC7E88"/>
    <w:rsid w:val="00BD0FBE"/>
    <w:rsid w:val="00BD15FE"/>
    <w:rsid w:val="00BD392D"/>
    <w:rsid w:val="00BD62BF"/>
    <w:rsid w:val="00BE0D4D"/>
    <w:rsid w:val="00BE7091"/>
    <w:rsid w:val="00BF0E2E"/>
    <w:rsid w:val="00BF39CF"/>
    <w:rsid w:val="00C020B6"/>
    <w:rsid w:val="00C0279E"/>
    <w:rsid w:val="00C03336"/>
    <w:rsid w:val="00C0472C"/>
    <w:rsid w:val="00C048AD"/>
    <w:rsid w:val="00C05336"/>
    <w:rsid w:val="00C0656A"/>
    <w:rsid w:val="00C06A8A"/>
    <w:rsid w:val="00C13BFA"/>
    <w:rsid w:val="00C156BD"/>
    <w:rsid w:val="00C2091F"/>
    <w:rsid w:val="00C2097B"/>
    <w:rsid w:val="00C2230C"/>
    <w:rsid w:val="00C24C8A"/>
    <w:rsid w:val="00C277C5"/>
    <w:rsid w:val="00C31623"/>
    <w:rsid w:val="00C31CEB"/>
    <w:rsid w:val="00C334BE"/>
    <w:rsid w:val="00C33C74"/>
    <w:rsid w:val="00C37590"/>
    <w:rsid w:val="00C37D27"/>
    <w:rsid w:val="00C401BB"/>
    <w:rsid w:val="00C41B4C"/>
    <w:rsid w:val="00C42636"/>
    <w:rsid w:val="00C44EE5"/>
    <w:rsid w:val="00C45FC9"/>
    <w:rsid w:val="00C46BE2"/>
    <w:rsid w:val="00C46EBE"/>
    <w:rsid w:val="00C4728C"/>
    <w:rsid w:val="00C51ADA"/>
    <w:rsid w:val="00C52C3D"/>
    <w:rsid w:val="00C557B8"/>
    <w:rsid w:val="00C565E9"/>
    <w:rsid w:val="00C57414"/>
    <w:rsid w:val="00C57E20"/>
    <w:rsid w:val="00C60CFB"/>
    <w:rsid w:val="00C62426"/>
    <w:rsid w:val="00C643E8"/>
    <w:rsid w:val="00C6453B"/>
    <w:rsid w:val="00C6679B"/>
    <w:rsid w:val="00C67E5C"/>
    <w:rsid w:val="00C72D26"/>
    <w:rsid w:val="00C72ED7"/>
    <w:rsid w:val="00C76218"/>
    <w:rsid w:val="00C8018E"/>
    <w:rsid w:val="00C81E4D"/>
    <w:rsid w:val="00C82F31"/>
    <w:rsid w:val="00C842D7"/>
    <w:rsid w:val="00C8762B"/>
    <w:rsid w:val="00C90EA9"/>
    <w:rsid w:val="00C91C23"/>
    <w:rsid w:val="00C92485"/>
    <w:rsid w:val="00C92EAE"/>
    <w:rsid w:val="00C93773"/>
    <w:rsid w:val="00C97E03"/>
    <w:rsid w:val="00CA3138"/>
    <w:rsid w:val="00CA3BEE"/>
    <w:rsid w:val="00CA5A41"/>
    <w:rsid w:val="00CA7566"/>
    <w:rsid w:val="00CB05D7"/>
    <w:rsid w:val="00CB0D54"/>
    <w:rsid w:val="00CB6C3F"/>
    <w:rsid w:val="00CC5A5A"/>
    <w:rsid w:val="00CC6172"/>
    <w:rsid w:val="00CD0CE7"/>
    <w:rsid w:val="00CD0D90"/>
    <w:rsid w:val="00CD1194"/>
    <w:rsid w:val="00CD536E"/>
    <w:rsid w:val="00CD5ED0"/>
    <w:rsid w:val="00CD67B0"/>
    <w:rsid w:val="00CE4E4C"/>
    <w:rsid w:val="00CE756D"/>
    <w:rsid w:val="00CF2E23"/>
    <w:rsid w:val="00CF2FE5"/>
    <w:rsid w:val="00D002CE"/>
    <w:rsid w:val="00D01313"/>
    <w:rsid w:val="00D021CC"/>
    <w:rsid w:val="00D10781"/>
    <w:rsid w:val="00D10C92"/>
    <w:rsid w:val="00D11C9B"/>
    <w:rsid w:val="00D1508A"/>
    <w:rsid w:val="00D1512B"/>
    <w:rsid w:val="00D15E46"/>
    <w:rsid w:val="00D16592"/>
    <w:rsid w:val="00D214D6"/>
    <w:rsid w:val="00D31731"/>
    <w:rsid w:val="00D34449"/>
    <w:rsid w:val="00D416F7"/>
    <w:rsid w:val="00D42604"/>
    <w:rsid w:val="00D4361E"/>
    <w:rsid w:val="00D5671B"/>
    <w:rsid w:val="00D62C7E"/>
    <w:rsid w:val="00D64D43"/>
    <w:rsid w:val="00D66B57"/>
    <w:rsid w:val="00D66EF7"/>
    <w:rsid w:val="00D73B71"/>
    <w:rsid w:val="00D74A49"/>
    <w:rsid w:val="00D820F6"/>
    <w:rsid w:val="00D878A8"/>
    <w:rsid w:val="00D91794"/>
    <w:rsid w:val="00D91B48"/>
    <w:rsid w:val="00D91DBB"/>
    <w:rsid w:val="00D94442"/>
    <w:rsid w:val="00D94536"/>
    <w:rsid w:val="00DA02BC"/>
    <w:rsid w:val="00DA2026"/>
    <w:rsid w:val="00DA4149"/>
    <w:rsid w:val="00DA7214"/>
    <w:rsid w:val="00DB4DEB"/>
    <w:rsid w:val="00DB794E"/>
    <w:rsid w:val="00DC100D"/>
    <w:rsid w:val="00DC5557"/>
    <w:rsid w:val="00DC68F4"/>
    <w:rsid w:val="00DD3EEB"/>
    <w:rsid w:val="00DD5D4C"/>
    <w:rsid w:val="00DD6663"/>
    <w:rsid w:val="00DD7272"/>
    <w:rsid w:val="00DE2ECF"/>
    <w:rsid w:val="00DE572A"/>
    <w:rsid w:val="00DF174F"/>
    <w:rsid w:val="00DF1C3F"/>
    <w:rsid w:val="00DF765F"/>
    <w:rsid w:val="00DF799F"/>
    <w:rsid w:val="00E03D7E"/>
    <w:rsid w:val="00E06CE8"/>
    <w:rsid w:val="00E07FCE"/>
    <w:rsid w:val="00E1129A"/>
    <w:rsid w:val="00E21EFE"/>
    <w:rsid w:val="00E24391"/>
    <w:rsid w:val="00E24557"/>
    <w:rsid w:val="00E26A92"/>
    <w:rsid w:val="00E30C3E"/>
    <w:rsid w:val="00E32E6B"/>
    <w:rsid w:val="00E35E1C"/>
    <w:rsid w:val="00E369FC"/>
    <w:rsid w:val="00E370FD"/>
    <w:rsid w:val="00E46FF6"/>
    <w:rsid w:val="00E50A50"/>
    <w:rsid w:val="00E50B18"/>
    <w:rsid w:val="00E517A3"/>
    <w:rsid w:val="00E52AC2"/>
    <w:rsid w:val="00E52D70"/>
    <w:rsid w:val="00E5307E"/>
    <w:rsid w:val="00E5562C"/>
    <w:rsid w:val="00E5657C"/>
    <w:rsid w:val="00E573D5"/>
    <w:rsid w:val="00E65840"/>
    <w:rsid w:val="00E66FA9"/>
    <w:rsid w:val="00E70906"/>
    <w:rsid w:val="00E723EA"/>
    <w:rsid w:val="00E72D05"/>
    <w:rsid w:val="00E76FFD"/>
    <w:rsid w:val="00E777BA"/>
    <w:rsid w:val="00E828A0"/>
    <w:rsid w:val="00E82ABB"/>
    <w:rsid w:val="00E85803"/>
    <w:rsid w:val="00E868E9"/>
    <w:rsid w:val="00E90392"/>
    <w:rsid w:val="00E95B93"/>
    <w:rsid w:val="00E9759F"/>
    <w:rsid w:val="00EA052C"/>
    <w:rsid w:val="00EA4493"/>
    <w:rsid w:val="00EA5A86"/>
    <w:rsid w:val="00EA662F"/>
    <w:rsid w:val="00EB0589"/>
    <w:rsid w:val="00EB32E1"/>
    <w:rsid w:val="00EB44F9"/>
    <w:rsid w:val="00EC030A"/>
    <w:rsid w:val="00EC04FE"/>
    <w:rsid w:val="00EC226D"/>
    <w:rsid w:val="00EC7753"/>
    <w:rsid w:val="00ED029E"/>
    <w:rsid w:val="00ED4FE0"/>
    <w:rsid w:val="00EE1957"/>
    <w:rsid w:val="00EE3391"/>
    <w:rsid w:val="00EE3771"/>
    <w:rsid w:val="00EE5BA1"/>
    <w:rsid w:val="00EE7835"/>
    <w:rsid w:val="00EE7C1E"/>
    <w:rsid w:val="00EF186B"/>
    <w:rsid w:val="00EF2FD1"/>
    <w:rsid w:val="00EF513D"/>
    <w:rsid w:val="00EF518C"/>
    <w:rsid w:val="00EF5CA0"/>
    <w:rsid w:val="00EF5E4C"/>
    <w:rsid w:val="00F01639"/>
    <w:rsid w:val="00F039A3"/>
    <w:rsid w:val="00F05E35"/>
    <w:rsid w:val="00F05FF6"/>
    <w:rsid w:val="00F06518"/>
    <w:rsid w:val="00F10391"/>
    <w:rsid w:val="00F11947"/>
    <w:rsid w:val="00F12DF1"/>
    <w:rsid w:val="00F15345"/>
    <w:rsid w:val="00F156EA"/>
    <w:rsid w:val="00F22949"/>
    <w:rsid w:val="00F271A8"/>
    <w:rsid w:val="00F304C5"/>
    <w:rsid w:val="00F31D17"/>
    <w:rsid w:val="00F32267"/>
    <w:rsid w:val="00F347B5"/>
    <w:rsid w:val="00F404C7"/>
    <w:rsid w:val="00F40B34"/>
    <w:rsid w:val="00F40E61"/>
    <w:rsid w:val="00F42055"/>
    <w:rsid w:val="00F45460"/>
    <w:rsid w:val="00F50655"/>
    <w:rsid w:val="00F53DF9"/>
    <w:rsid w:val="00F54AD4"/>
    <w:rsid w:val="00F61DD9"/>
    <w:rsid w:val="00F63704"/>
    <w:rsid w:val="00F63B65"/>
    <w:rsid w:val="00F64EB6"/>
    <w:rsid w:val="00F655D6"/>
    <w:rsid w:val="00F70AE7"/>
    <w:rsid w:val="00F715FA"/>
    <w:rsid w:val="00F71D44"/>
    <w:rsid w:val="00F73C84"/>
    <w:rsid w:val="00F74A76"/>
    <w:rsid w:val="00F7690D"/>
    <w:rsid w:val="00F76F33"/>
    <w:rsid w:val="00F80534"/>
    <w:rsid w:val="00F82E51"/>
    <w:rsid w:val="00F86D1D"/>
    <w:rsid w:val="00F96D96"/>
    <w:rsid w:val="00F96DCE"/>
    <w:rsid w:val="00FA03D8"/>
    <w:rsid w:val="00FA1864"/>
    <w:rsid w:val="00FA2816"/>
    <w:rsid w:val="00FA323F"/>
    <w:rsid w:val="00FA38C6"/>
    <w:rsid w:val="00FA5F77"/>
    <w:rsid w:val="00FA62E7"/>
    <w:rsid w:val="00FB2412"/>
    <w:rsid w:val="00FB2908"/>
    <w:rsid w:val="00FB2C8D"/>
    <w:rsid w:val="00FB4E00"/>
    <w:rsid w:val="00FB5404"/>
    <w:rsid w:val="00FB5454"/>
    <w:rsid w:val="00FB5C08"/>
    <w:rsid w:val="00FB5E44"/>
    <w:rsid w:val="00FC012D"/>
    <w:rsid w:val="00FC03EA"/>
    <w:rsid w:val="00FC1CFF"/>
    <w:rsid w:val="00FC1FE3"/>
    <w:rsid w:val="00FC65AD"/>
    <w:rsid w:val="00FC6D19"/>
    <w:rsid w:val="00FD3702"/>
    <w:rsid w:val="00FD79F5"/>
    <w:rsid w:val="00FE4210"/>
    <w:rsid w:val="00FE7E5D"/>
    <w:rsid w:val="00FF58E3"/>
    <w:rsid w:val="00FF5905"/>
    <w:rsid w:val="00FF6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89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5895"/>
    <w:pPr>
      <w:keepNext/>
      <w:tabs>
        <w:tab w:val="left" w:pos="3390"/>
      </w:tabs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35895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A67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67E3"/>
    <w:rPr>
      <w:rFonts w:ascii="Tahoma" w:hAnsi="Tahoma" w:cs="Tahoma"/>
      <w:sz w:val="16"/>
      <w:szCs w:val="16"/>
      <w:lang w:eastAsia="ru-RU"/>
    </w:rPr>
  </w:style>
  <w:style w:type="paragraph" w:customStyle="1" w:styleId="a">
    <w:name w:val="Нормальный (таблица)"/>
    <w:basedOn w:val="Normal"/>
    <w:next w:val="Normal"/>
    <w:uiPriority w:val="99"/>
    <w:rsid w:val="00C45FC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0">
    <w:name w:val="Прижатый влево"/>
    <w:basedOn w:val="Normal"/>
    <w:next w:val="Normal"/>
    <w:uiPriority w:val="99"/>
    <w:rsid w:val="00C45FC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39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103</TotalTime>
  <Pages>2</Pages>
  <Words>380</Words>
  <Characters>2167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29</cp:revision>
  <cp:lastPrinted>2023-11-14T17:26:00Z</cp:lastPrinted>
  <dcterms:created xsi:type="dcterms:W3CDTF">2018-11-08T12:39:00Z</dcterms:created>
  <dcterms:modified xsi:type="dcterms:W3CDTF">2026-05-05T18:17:00Z</dcterms:modified>
</cp:coreProperties>
</file>